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4918" w:rsidRDefault="00C64918" w:rsidP="00C64918">
      <w:pPr>
        <w:jc w:val="center"/>
        <w:rPr>
          <w:rFonts w:ascii="Comic Sans MS" w:hAnsi="Comic Sans MS"/>
          <w:b/>
          <w:sz w:val="40"/>
          <w:szCs w:val="40"/>
          <w:u w:val="single"/>
        </w:rPr>
      </w:pPr>
      <w:r w:rsidRPr="00C64918">
        <w:rPr>
          <w:rFonts w:ascii="Comic Sans MS" w:hAnsi="Comic Sans MS"/>
          <w:b/>
          <w:sz w:val="40"/>
          <w:szCs w:val="40"/>
          <w:u w:val="single"/>
        </w:rPr>
        <w:t>Lunchtime Fun!</w:t>
      </w:r>
    </w:p>
    <w:p w:rsidR="00C64918" w:rsidRDefault="00C64918" w:rsidP="00C64918">
      <w:pPr>
        <w:jc w:val="center"/>
        <w:rPr>
          <w:rFonts w:ascii="Comic Sans MS" w:hAnsi="Comic Sans MS"/>
          <w:b/>
          <w:sz w:val="40"/>
          <w:szCs w:val="40"/>
          <w:u w:val="single"/>
        </w:rPr>
      </w:pPr>
    </w:p>
    <w:p w:rsidR="00C64918" w:rsidRPr="00C64918" w:rsidRDefault="00C64918" w:rsidP="00C64918">
      <w:pPr>
        <w:jc w:val="center"/>
        <w:rPr>
          <w:b/>
          <w:sz w:val="40"/>
          <w:szCs w:val="40"/>
          <w:u w:val="single"/>
        </w:rPr>
      </w:pPr>
      <w:bookmarkStart w:id="0" w:name="_GoBack"/>
      <w:r w:rsidRPr="00C64918">
        <w:rPr>
          <w:b/>
          <w:noProof/>
          <w:sz w:val="40"/>
          <w:szCs w:val="40"/>
          <w:u w:val="single"/>
          <w:lang w:eastAsia="en-GB"/>
        </w:rPr>
        <w:drawing>
          <wp:inline distT="0" distB="0" distL="0" distR="0" wp14:anchorId="4979CD7A" wp14:editId="2BE77DEA">
            <wp:extent cx="4837064" cy="7213600"/>
            <wp:effectExtent l="0" t="0" r="1905" b="6350"/>
            <wp:docPr id="1" name="Picture 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930" cy="72163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C64918" w:rsidRPr="00C6491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918"/>
    <w:rsid w:val="0069105C"/>
    <w:rsid w:val="00925264"/>
    <w:rsid w:val="00C64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1FA818"/>
  <w15:chartTrackingRefBased/>
  <w15:docId w15:val="{2D84B9C1-D617-40AE-B2D0-1840B430E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48A8580D</Template>
  <TotalTime>1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KJones</dc:creator>
  <cp:keywords/>
  <dc:description/>
  <cp:lastModifiedBy>KJones</cp:lastModifiedBy>
  <cp:revision>1</cp:revision>
  <dcterms:created xsi:type="dcterms:W3CDTF">2020-04-28T11:16:00Z</dcterms:created>
  <dcterms:modified xsi:type="dcterms:W3CDTF">2020-04-28T11:17:00Z</dcterms:modified>
</cp:coreProperties>
</file>